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5150" w14:textId="77777777" w:rsidR="00B928B7" w:rsidRPr="007F05E6" w:rsidRDefault="00B928B7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3E2E610D" w14:textId="77777777" w:rsidR="00B928B7" w:rsidRPr="00692A45" w:rsidRDefault="00B928B7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Maintenance process </w:t>
      </w:r>
      <w:r w:rsidRPr="00692A45">
        <w:t>(</w:t>
      </w:r>
      <w:r>
        <w:t>tutor</w:t>
      </w:r>
      <w:r w:rsidRPr="00692A45">
        <w:t>)</w:t>
      </w:r>
    </w:p>
    <w:p w14:paraId="144DF449" w14:textId="77777777" w:rsidR="00B928B7" w:rsidRPr="00517F8C" w:rsidRDefault="00B928B7" w:rsidP="004612C9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0DA14FB7" w14:textId="77777777" w:rsidR="00B928B7" w:rsidRPr="00517F8C" w:rsidRDefault="00B928B7" w:rsidP="004612C9">
      <w:pPr>
        <w:rPr>
          <w:rFonts w:cs="Arial"/>
          <w:szCs w:val="22"/>
        </w:rPr>
      </w:pPr>
    </w:p>
    <w:p w14:paraId="007BE5F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Identify the work that is required</w:t>
      </w:r>
    </w:p>
    <w:p w14:paraId="2C32F1D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39742078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70E6164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3DBB078E" w14:textId="77777777" w:rsidR="00B928B7" w:rsidRPr="00517F8C" w:rsidRDefault="00B928B7" w:rsidP="004612C9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4B1D9E57" w14:textId="77777777" w:rsidR="00B928B7" w:rsidRPr="00517F8C" w:rsidRDefault="00B928B7" w:rsidP="00517F8C">
      <w:pPr>
        <w:rPr>
          <w:rFonts w:cs="Arial"/>
          <w:szCs w:val="22"/>
        </w:rPr>
      </w:pPr>
    </w:p>
    <w:p w14:paraId="4A503B95" w14:textId="77777777" w:rsidR="00B928B7" w:rsidRPr="00517F8C" w:rsidRDefault="00B928B7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B928B7" w:rsidRPr="00517F8C" w14:paraId="01EFC552" w14:textId="77777777" w:rsidTr="005C2C31">
        <w:tc>
          <w:tcPr>
            <w:tcW w:w="4754" w:type="dxa"/>
          </w:tcPr>
          <w:p w14:paraId="030AA404" w14:textId="77777777" w:rsidR="00B928B7" w:rsidRPr="00D91BAC" w:rsidRDefault="00B928B7" w:rsidP="005C2C31">
            <w:pPr>
              <w:rPr>
                <w:rFonts w:cs="Arial"/>
                <w:color w:val="000000" w:themeColor="text1"/>
                <w:szCs w:val="22"/>
              </w:rPr>
            </w:pPr>
            <w:r w:rsidRPr="00D91BAC">
              <w:rPr>
                <w:rFonts w:cs="Arial"/>
                <w:color w:val="000000" w:themeColor="text1"/>
                <w:szCs w:val="22"/>
              </w:rPr>
              <w:t>Step No.</w:t>
            </w:r>
          </w:p>
        </w:tc>
        <w:tc>
          <w:tcPr>
            <w:tcW w:w="4754" w:type="dxa"/>
          </w:tcPr>
          <w:p w14:paraId="4A42DB9C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D91BAC">
              <w:rPr>
                <w:rFonts w:cs="Arial"/>
                <w:color w:val="000000" w:themeColor="text1"/>
                <w:szCs w:val="22"/>
              </w:rPr>
              <w:t>Task</w:t>
            </w:r>
          </w:p>
        </w:tc>
      </w:tr>
      <w:tr w:rsidR="00B928B7" w:rsidRPr="00517F8C" w14:paraId="6DD31187" w14:textId="77777777" w:rsidTr="005C2C31">
        <w:tc>
          <w:tcPr>
            <w:tcW w:w="4754" w:type="dxa"/>
          </w:tcPr>
          <w:p w14:paraId="6671968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1</w:t>
            </w:r>
          </w:p>
          <w:p w14:paraId="2EA7CA2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6030B3D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Identify the work that is required</w:t>
            </w:r>
          </w:p>
        </w:tc>
      </w:tr>
      <w:tr w:rsidR="00B928B7" w:rsidRPr="00517F8C" w14:paraId="571918E5" w14:textId="77777777" w:rsidTr="005C2C31">
        <w:tc>
          <w:tcPr>
            <w:tcW w:w="4754" w:type="dxa"/>
          </w:tcPr>
          <w:p w14:paraId="5554574F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2</w:t>
            </w:r>
          </w:p>
          <w:p w14:paraId="1FA667DD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4DEB4DEB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Consider any safety critical features</w:t>
            </w:r>
          </w:p>
        </w:tc>
      </w:tr>
      <w:tr w:rsidR="00B928B7" w:rsidRPr="00517F8C" w14:paraId="53C922FA" w14:textId="77777777" w:rsidTr="005C2C31">
        <w:tc>
          <w:tcPr>
            <w:tcW w:w="4754" w:type="dxa"/>
          </w:tcPr>
          <w:p w14:paraId="78DCF1F0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3</w:t>
            </w:r>
          </w:p>
          <w:p w14:paraId="4F3A81D7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1294067A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Plan and schedule when the work can be carried out</w:t>
            </w:r>
          </w:p>
        </w:tc>
      </w:tr>
      <w:tr w:rsidR="00B928B7" w:rsidRPr="00517F8C" w14:paraId="5BB3F3AA" w14:textId="77777777" w:rsidTr="005C2C31">
        <w:tc>
          <w:tcPr>
            <w:tcW w:w="4754" w:type="dxa"/>
          </w:tcPr>
          <w:p w14:paraId="664FB48C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4</w:t>
            </w:r>
          </w:p>
          <w:p w14:paraId="1ACE55FF" w14:textId="77777777" w:rsidR="00B928B7" w:rsidRPr="00D91BAC" w:rsidRDefault="00B928B7" w:rsidP="005C2C31">
            <w:pPr>
              <w:spacing w:after="160" w:line="259" w:lineRule="auto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78C5EA21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>Complete and record</w:t>
            </w:r>
            <w:r>
              <w:rPr>
                <w:rFonts w:eastAsia="Calibri" w:cs="Arial"/>
                <w:color w:val="FF0000"/>
                <w:szCs w:val="22"/>
              </w:rPr>
              <w:t xml:space="preserve"> the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work</w:t>
            </w:r>
          </w:p>
        </w:tc>
      </w:tr>
      <w:tr w:rsidR="00B928B7" w:rsidRPr="00517F8C" w14:paraId="6DB87E1E" w14:textId="77777777" w:rsidTr="005C2C31">
        <w:tc>
          <w:tcPr>
            <w:tcW w:w="4754" w:type="dxa"/>
          </w:tcPr>
          <w:p w14:paraId="2197AE61" w14:textId="77777777" w:rsidR="00B928B7" w:rsidRPr="00D91BAC" w:rsidRDefault="00B928B7" w:rsidP="005C2C31">
            <w:pPr>
              <w:spacing w:after="160" w:line="259" w:lineRule="auto"/>
              <w:rPr>
                <w:rFonts w:eastAsia="Calibri" w:cs="Arial"/>
                <w:color w:val="000000" w:themeColor="text1"/>
                <w:szCs w:val="22"/>
              </w:rPr>
            </w:pPr>
            <w:r w:rsidRPr="00D91BAC">
              <w:rPr>
                <w:rFonts w:eastAsia="Calibri" w:cs="Arial"/>
                <w:color w:val="000000" w:themeColor="text1"/>
                <w:szCs w:val="22"/>
              </w:rPr>
              <w:t>Step 5</w:t>
            </w:r>
          </w:p>
          <w:p w14:paraId="53098F1C" w14:textId="77777777" w:rsidR="00B928B7" w:rsidRPr="00D91BAC" w:rsidRDefault="00B928B7" w:rsidP="005C2C31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54" w:type="dxa"/>
          </w:tcPr>
          <w:p w14:paraId="30C41724" w14:textId="77777777" w:rsidR="00B928B7" w:rsidRPr="00517F8C" w:rsidRDefault="00B928B7" w:rsidP="005C2C31">
            <w:pPr>
              <w:rPr>
                <w:rFonts w:cs="Arial"/>
                <w:color w:val="FF0000"/>
                <w:szCs w:val="22"/>
              </w:rPr>
            </w:pPr>
            <w:r w:rsidRPr="00517F8C">
              <w:rPr>
                <w:rFonts w:eastAsia="Calibri" w:cs="Arial"/>
                <w:color w:val="FF0000"/>
                <w:szCs w:val="22"/>
              </w:rPr>
              <w:t xml:space="preserve">Analyse the process </w:t>
            </w:r>
            <w:r>
              <w:rPr>
                <w:rFonts w:eastAsia="Calibri" w:cs="Arial"/>
                <w:color w:val="FF0000"/>
                <w:szCs w:val="22"/>
              </w:rPr>
              <w:t>and</w:t>
            </w:r>
            <w:r w:rsidRPr="00517F8C">
              <w:rPr>
                <w:rFonts w:eastAsia="Calibri" w:cs="Arial"/>
                <w:color w:val="FF0000"/>
                <w:szCs w:val="22"/>
              </w:rPr>
              <w:t xml:space="preserve"> results</w:t>
            </w:r>
          </w:p>
        </w:tc>
      </w:tr>
    </w:tbl>
    <w:p w14:paraId="59CB2E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62B17006" w14:textId="77777777" w:rsidR="00B928B7" w:rsidRPr="00517F8C" w:rsidRDefault="00B928B7" w:rsidP="00517F8C">
      <w:pPr>
        <w:spacing w:after="160" w:line="259" w:lineRule="auto"/>
        <w:rPr>
          <w:rFonts w:eastAsia="Calibri" w:cs="Arial"/>
          <w:szCs w:val="22"/>
        </w:rPr>
      </w:pPr>
    </w:p>
    <w:p w14:paraId="4C2379D5" w14:textId="77777777" w:rsidR="00B928B7" w:rsidRPr="00517F8C" w:rsidRDefault="00B928B7" w:rsidP="00474F67">
      <w:pPr>
        <w:rPr>
          <w:rFonts w:cs="Arial"/>
          <w:szCs w:val="22"/>
        </w:rPr>
      </w:pPr>
    </w:p>
    <w:p w14:paraId="0805D08D" w14:textId="77777777" w:rsidR="00B928B7" w:rsidRPr="00517F8C" w:rsidRDefault="00B928B7" w:rsidP="006E1028">
      <w:pPr>
        <w:pStyle w:val="Answer"/>
      </w:pPr>
    </w:p>
    <w:p w14:paraId="428E5E43" w14:textId="77777777" w:rsidR="00B928B7" w:rsidRDefault="00B928B7" w:rsidP="00474F67">
      <w:pPr>
        <w:pStyle w:val="Unittitle"/>
      </w:pPr>
    </w:p>
    <w:p w14:paraId="55289260" w14:textId="77777777" w:rsidR="00B928B7" w:rsidRDefault="00B928B7" w:rsidP="00474F67">
      <w:pPr>
        <w:pStyle w:val="Unittitle"/>
      </w:pPr>
    </w:p>
    <w:p w14:paraId="40EF65BE" w14:textId="77777777" w:rsidR="00B928B7" w:rsidRDefault="00B928B7" w:rsidP="00474F67">
      <w:pPr>
        <w:pStyle w:val="Unittitle"/>
      </w:pPr>
    </w:p>
    <w:p w14:paraId="28B3C96C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3EA1" w14:textId="77777777" w:rsidR="00AC397C" w:rsidRDefault="00AC397C">
      <w:pPr>
        <w:spacing w:before="0" w:after="0"/>
      </w:pPr>
      <w:r>
        <w:separator/>
      </w:r>
    </w:p>
  </w:endnote>
  <w:endnote w:type="continuationSeparator" w:id="0">
    <w:p w14:paraId="2A6F3A09" w14:textId="77777777" w:rsidR="00AC397C" w:rsidRDefault="00AC39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847A" w14:textId="503A452F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775A6A" wp14:editId="3E32855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67FEA">
      <w:t xml:space="preserve">          </w:t>
    </w:r>
    <w:r w:rsidR="00501A7C" w:rsidRPr="00501A7C">
      <w:t>© City &amp; Guilds Limited</w:t>
    </w:r>
    <w:r w:rsidR="00E67FEA" w:rsidRPr="00E67FEA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7D642" w14:textId="77777777" w:rsidR="00AC397C" w:rsidRDefault="00AC397C">
      <w:pPr>
        <w:spacing w:before="0" w:after="0"/>
      </w:pPr>
      <w:r>
        <w:separator/>
      </w:r>
    </w:p>
  </w:footnote>
  <w:footnote w:type="continuationSeparator" w:id="0">
    <w:p w14:paraId="444C5513" w14:textId="77777777" w:rsidR="00AC397C" w:rsidRDefault="00AC39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354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CAD4161" wp14:editId="3DB1EFF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00CE9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E4FCCBD" wp14:editId="066E721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165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104453">
    <w:abstractNumId w:val="4"/>
  </w:num>
  <w:num w:numId="2" w16cid:durableId="1988893164">
    <w:abstractNumId w:val="15"/>
  </w:num>
  <w:num w:numId="3" w16cid:durableId="514346111">
    <w:abstractNumId w:val="22"/>
  </w:num>
  <w:num w:numId="4" w16cid:durableId="1532960891">
    <w:abstractNumId w:val="17"/>
  </w:num>
  <w:num w:numId="5" w16cid:durableId="481434389">
    <w:abstractNumId w:val="7"/>
  </w:num>
  <w:num w:numId="6" w16cid:durableId="1528103556">
    <w:abstractNumId w:val="16"/>
  </w:num>
  <w:num w:numId="7" w16cid:durableId="446900101">
    <w:abstractNumId w:val="7"/>
  </w:num>
  <w:num w:numId="8" w16cid:durableId="2087650043">
    <w:abstractNumId w:val="1"/>
  </w:num>
  <w:num w:numId="9" w16cid:durableId="579826237">
    <w:abstractNumId w:val="7"/>
    <w:lvlOverride w:ilvl="0">
      <w:startOverride w:val="1"/>
    </w:lvlOverride>
  </w:num>
  <w:num w:numId="10" w16cid:durableId="864638505">
    <w:abstractNumId w:val="18"/>
  </w:num>
  <w:num w:numId="11" w16cid:durableId="63257135">
    <w:abstractNumId w:val="14"/>
  </w:num>
  <w:num w:numId="12" w16cid:durableId="1519393221">
    <w:abstractNumId w:val="5"/>
  </w:num>
  <w:num w:numId="13" w16cid:durableId="143589871">
    <w:abstractNumId w:val="13"/>
  </w:num>
  <w:num w:numId="14" w16cid:durableId="1181814475">
    <w:abstractNumId w:val="19"/>
  </w:num>
  <w:num w:numId="15" w16cid:durableId="2103836749">
    <w:abstractNumId w:val="11"/>
  </w:num>
  <w:num w:numId="16" w16cid:durableId="49304496">
    <w:abstractNumId w:val="6"/>
  </w:num>
  <w:num w:numId="17" w16cid:durableId="2049328362">
    <w:abstractNumId w:val="24"/>
  </w:num>
  <w:num w:numId="18" w16cid:durableId="341472351">
    <w:abstractNumId w:val="25"/>
  </w:num>
  <w:num w:numId="19" w16cid:durableId="910889296">
    <w:abstractNumId w:val="3"/>
  </w:num>
  <w:num w:numId="20" w16cid:durableId="1813017611">
    <w:abstractNumId w:val="2"/>
  </w:num>
  <w:num w:numId="21" w16cid:durableId="659381585">
    <w:abstractNumId w:val="9"/>
  </w:num>
  <w:num w:numId="22" w16cid:durableId="464927799">
    <w:abstractNumId w:val="9"/>
    <w:lvlOverride w:ilvl="0">
      <w:startOverride w:val="1"/>
    </w:lvlOverride>
  </w:num>
  <w:num w:numId="23" w16cid:durableId="493256290">
    <w:abstractNumId w:val="23"/>
  </w:num>
  <w:num w:numId="24" w16cid:durableId="165830490">
    <w:abstractNumId w:val="9"/>
    <w:lvlOverride w:ilvl="0">
      <w:startOverride w:val="1"/>
    </w:lvlOverride>
  </w:num>
  <w:num w:numId="25" w16cid:durableId="1860007251">
    <w:abstractNumId w:val="9"/>
    <w:lvlOverride w:ilvl="0">
      <w:startOverride w:val="1"/>
    </w:lvlOverride>
  </w:num>
  <w:num w:numId="26" w16cid:durableId="467433838">
    <w:abstractNumId w:val="10"/>
  </w:num>
  <w:num w:numId="27" w16cid:durableId="2095516259">
    <w:abstractNumId w:val="20"/>
  </w:num>
  <w:num w:numId="28" w16cid:durableId="1179197950">
    <w:abstractNumId w:val="9"/>
    <w:lvlOverride w:ilvl="0">
      <w:startOverride w:val="1"/>
    </w:lvlOverride>
  </w:num>
  <w:num w:numId="29" w16cid:durableId="1360274931">
    <w:abstractNumId w:val="21"/>
  </w:num>
  <w:num w:numId="30" w16cid:durableId="1673291476">
    <w:abstractNumId w:val="9"/>
  </w:num>
  <w:num w:numId="31" w16cid:durableId="80831141">
    <w:abstractNumId w:val="9"/>
    <w:lvlOverride w:ilvl="0">
      <w:startOverride w:val="1"/>
    </w:lvlOverride>
  </w:num>
  <w:num w:numId="32" w16cid:durableId="1228305255">
    <w:abstractNumId w:val="9"/>
    <w:lvlOverride w:ilvl="0">
      <w:startOverride w:val="1"/>
    </w:lvlOverride>
  </w:num>
  <w:num w:numId="33" w16cid:durableId="1281497735">
    <w:abstractNumId w:val="0"/>
  </w:num>
  <w:num w:numId="34" w16cid:durableId="950093252">
    <w:abstractNumId w:val="12"/>
  </w:num>
  <w:num w:numId="35" w16cid:durableId="18584249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8B7"/>
    <w:rsid w:val="000033BD"/>
    <w:rsid w:val="0006059A"/>
    <w:rsid w:val="00082C62"/>
    <w:rsid w:val="000B231F"/>
    <w:rsid w:val="000E194B"/>
    <w:rsid w:val="00105450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01A7C"/>
    <w:rsid w:val="00524E1B"/>
    <w:rsid w:val="0058464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C397C"/>
    <w:rsid w:val="00AD37B2"/>
    <w:rsid w:val="00AE245C"/>
    <w:rsid w:val="00B054EC"/>
    <w:rsid w:val="00B928B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26506"/>
    <w:rsid w:val="00E5286D"/>
    <w:rsid w:val="00E67FEA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ED6D9"/>
  <w15:docId w15:val="{2C3FF9F3-0C9B-40CE-BDFE-ACB45864A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2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928B7"/>
    <w:pPr>
      <w:ind w:left="720"/>
      <w:contextualSpacing/>
    </w:pPr>
  </w:style>
  <w:style w:type="paragraph" w:styleId="Revision">
    <w:name w:val="Revision"/>
    <w:hidden/>
    <w:semiHidden/>
    <w:rsid w:val="00501A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8FF53-F177-4BE2-BE9C-7971A65AC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7B9FC7-1DBC-4EB4-A085-C30BF007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20B-EC68-4CE4-B8B8-904E57850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1</TotalTime>
  <Pages>1</Pages>
  <Words>32</Words>
  <Characters>619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2025-11-17T21:45:00Z</dcterms:created>
  <dcterms:modified xsi:type="dcterms:W3CDTF">2025-11-20T15:32:00Z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